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FE9A4" w14:textId="77777777" w:rsidR="00374F45" w:rsidRDefault="00374F45" w:rsidP="00374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SHIPTON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599337A8" w14:textId="77777777" w:rsidR="00374F45" w:rsidRDefault="00374F45" w:rsidP="00374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Leicestershire. Clerk.</w:t>
      </w:r>
    </w:p>
    <w:p w14:paraId="7FCB0444" w14:textId="77777777" w:rsidR="00374F45" w:rsidRDefault="00374F45" w:rsidP="00374F45">
      <w:pPr>
        <w:pStyle w:val="NoSpacing"/>
        <w:rPr>
          <w:rFonts w:cs="Times New Roman"/>
          <w:szCs w:val="24"/>
        </w:rPr>
      </w:pPr>
    </w:p>
    <w:p w14:paraId="2A6F958C" w14:textId="77777777" w:rsidR="00374F45" w:rsidRDefault="00374F45" w:rsidP="00374F45">
      <w:pPr>
        <w:pStyle w:val="NoSpacing"/>
        <w:rPr>
          <w:rFonts w:cs="Times New Roman"/>
          <w:szCs w:val="24"/>
        </w:rPr>
      </w:pPr>
    </w:p>
    <w:p w14:paraId="15C8E49E" w14:textId="77777777" w:rsidR="00374F45" w:rsidRDefault="00374F45" w:rsidP="00374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Feb.1443</w:t>
      </w:r>
      <w:r>
        <w:rPr>
          <w:rFonts w:cs="Times New Roman"/>
          <w:szCs w:val="24"/>
        </w:rPr>
        <w:tab/>
        <w:t xml:space="preserve">He and Richard </w:t>
      </w:r>
      <w:proofErr w:type="spellStart"/>
      <w:r>
        <w:rPr>
          <w:rFonts w:cs="Times New Roman"/>
          <w:szCs w:val="24"/>
        </w:rPr>
        <w:t>Pittes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 xml:space="preserve">(q.v.) were joint </w:t>
      </w:r>
      <w:proofErr w:type="spellStart"/>
      <w:r>
        <w:rPr>
          <w:rFonts w:cs="Times New Roman"/>
          <w:szCs w:val="24"/>
        </w:rPr>
        <w:t>mainpernors</w:t>
      </w:r>
      <w:proofErr w:type="spellEnd"/>
      <w:r>
        <w:rPr>
          <w:rFonts w:cs="Times New Roman"/>
          <w:szCs w:val="24"/>
        </w:rPr>
        <w:t xml:space="preserve"> for</w:t>
      </w:r>
    </w:p>
    <w:p w14:paraId="56F7432F" w14:textId="77777777" w:rsidR="00374F45" w:rsidRDefault="00374F45" w:rsidP="00374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Palmer(q.v.).    (C.F.R. 1437-45 p.248)</w:t>
      </w:r>
    </w:p>
    <w:p w14:paraId="66D94E58" w14:textId="77777777" w:rsidR="00374F45" w:rsidRDefault="00374F45" w:rsidP="00374F45">
      <w:pPr>
        <w:pStyle w:val="NoSpacing"/>
        <w:rPr>
          <w:rFonts w:cs="Times New Roman"/>
          <w:szCs w:val="24"/>
        </w:rPr>
      </w:pPr>
    </w:p>
    <w:p w14:paraId="399F71DE" w14:textId="77777777" w:rsidR="00374F45" w:rsidRDefault="00374F45" w:rsidP="00374F45">
      <w:pPr>
        <w:pStyle w:val="NoSpacing"/>
        <w:rPr>
          <w:rFonts w:cs="Times New Roman"/>
          <w:szCs w:val="24"/>
        </w:rPr>
      </w:pPr>
    </w:p>
    <w:p w14:paraId="34E01AB4" w14:textId="77777777" w:rsidR="00374F45" w:rsidRDefault="00374F45" w:rsidP="00374F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6D654F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D55B0" w14:textId="77777777" w:rsidR="00374F45" w:rsidRDefault="00374F45" w:rsidP="009139A6">
      <w:r>
        <w:separator/>
      </w:r>
    </w:p>
  </w:endnote>
  <w:endnote w:type="continuationSeparator" w:id="0">
    <w:p w14:paraId="7E835A8C" w14:textId="77777777" w:rsidR="00374F45" w:rsidRDefault="00374F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A2F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0DC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16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E1135" w14:textId="77777777" w:rsidR="00374F45" w:rsidRDefault="00374F45" w:rsidP="009139A6">
      <w:r>
        <w:separator/>
      </w:r>
    </w:p>
  </w:footnote>
  <w:footnote w:type="continuationSeparator" w:id="0">
    <w:p w14:paraId="577F815B" w14:textId="77777777" w:rsidR="00374F45" w:rsidRDefault="00374F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A0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AD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00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F45"/>
    <w:rsid w:val="000666E0"/>
    <w:rsid w:val="002510B7"/>
    <w:rsid w:val="00374F4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D03CF"/>
  <w15:chartTrackingRefBased/>
  <w15:docId w15:val="{57870240-F426-4D19-920D-3277981B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2023-07-05T20:34:00Z</dcterms:created>
  <dcterms:modified xsi:type="dcterms:W3CDTF">2023-07-05T20:34:00Z</dcterms:modified>
</cp:coreProperties>
</file>